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D2" w:rsidRDefault="00B63AD2" w:rsidP="00935AE6">
      <w:pPr>
        <w:rPr>
          <w:sz w:val="20"/>
          <w:szCs w:val="20"/>
        </w:rPr>
      </w:pPr>
      <w:r>
        <w:rPr>
          <w:rFonts w:ascii="Calibri" w:hAnsi="Calibri" w:cs="Calibri"/>
          <w:b/>
          <w:bCs/>
          <w:spacing w:val="20"/>
          <w:sz w:val="28"/>
          <w:szCs w:val="28"/>
        </w:rPr>
        <w:t>Allegato 2</w:t>
      </w:r>
    </w:p>
    <w:p w:rsidR="00B63AD2" w:rsidRDefault="00B63AD2" w:rsidP="00935AE6">
      <w:pPr>
        <w:jc w:val="center"/>
        <w:rPr>
          <w:sz w:val="20"/>
          <w:szCs w:val="20"/>
        </w:rPr>
      </w:pPr>
      <w:r w:rsidRPr="00294DCB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37.5pt;height:39pt;visibility:visible">
            <v:imagedata r:id="rId5" o:title=""/>
          </v:shape>
        </w:pict>
      </w:r>
    </w:p>
    <w:p w:rsidR="00B63AD2" w:rsidRDefault="00B63AD2" w:rsidP="00935AE6">
      <w:pPr>
        <w:jc w:val="center"/>
        <w:rPr>
          <w:b/>
          <w:bCs/>
          <w:spacing w:val="10"/>
        </w:rPr>
      </w:pPr>
      <w:r>
        <w:rPr>
          <w:b/>
          <w:bCs/>
          <w:spacing w:val="10"/>
        </w:rPr>
        <w:t xml:space="preserve">MINISTERO DELL’ ISTRUZIONE, DELL’UNIVERSITA’ E </w:t>
      </w:r>
    </w:p>
    <w:p w:rsidR="00B63AD2" w:rsidRDefault="00B63AD2" w:rsidP="00935AE6">
      <w:pPr>
        <w:jc w:val="center"/>
        <w:rPr>
          <w:b/>
          <w:bCs/>
          <w:i/>
          <w:iCs/>
        </w:rPr>
      </w:pPr>
      <w:r>
        <w:rPr>
          <w:b/>
          <w:bCs/>
          <w:spacing w:val="10"/>
        </w:rPr>
        <w:t>DELLA RICERCA</w:t>
      </w:r>
      <w:r>
        <w:rPr>
          <w:b/>
          <w:bCs/>
          <w:i/>
          <w:iCs/>
        </w:rPr>
        <w:t xml:space="preserve"> </w:t>
      </w:r>
    </w:p>
    <w:p w:rsidR="00B63AD2" w:rsidRDefault="00B63AD2" w:rsidP="00935AE6"/>
    <w:p w:rsidR="00B63AD2" w:rsidRDefault="00B63AD2" w:rsidP="00935AE6">
      <w:pPr>
        <w:pStyle w:val="Heading9"/>
      </w:pPr>
      <w:r>
        <w:t>FORMULARIO  A.S. 2014/2015</w:t>
      </w:r>
    </w:p>
    <w:p w:rsidR="00B63AD2" w:rsidRDefault="00B63AD2" w:rsidP="00935AE6">
      <w:pPr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W w:w="9795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2771"/>
        <w:gridCol w:w="7024"/>
      </w:tblGrid>
      <w:tr w:rsidR="00B63AD2">
        <w:trPr>
          <w:cantSplit/>
          <w:trHeight w:val="819"/>
          <w:jc w:val="center"/>
        </w:trPr>
        <w:tc>
          <w:tcPr>
            <w:tcW w:w="27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AD2" w:rsidRDefault="00B63AD2">
            <w:pPr>
              <w:pStyle w:val="Heading3"/>
              <w:spacing w:line="276" w:lineRule="auto"/>
              <w:jc w:val="left"/>
              <w:rPr>
                <w:rFonts w:cs="Times New Roman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Dati della scuola che presenta il progetto formativo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Se si tratta di un I.I.S.</w:t>
            </w:r>
            <w:r>
              <w:rPr>
                <w:rFonts w:ascii="Arial" w:hAnsi="Arial" w:cs="Arial"/>
                <w:sz w:val="22"/>
                <w:szCs w:val="22"/>
              </w:rPr>
              <w:t>: specificare la tipologia (liceo, Ist. tecnico, Ist. prof.le, …)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In caso di progetto in Rete indicare i dati dell’Istituto capofila.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Istituto:  _______________________________________________________</w:t>
            </w:r>
          </w:p>
        </w:tc>
      </w:tr>
      <w:tr w:rsidR="00B63AD2">
        <w:trPr>
          <w:cantSplit/>
          <w:trHeight w:val="819"/>
          <w:jc w:val="center"/>
        </w:trPr>
        <w:tc>
          <w:tcPr>
            <w:tcW w:w="27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3AD2" w:rsidRDefault="00B63AD2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Codice Mecc.: __________________________________________________</w:t>
            </w:r>
          </w:p>
        </w:tc>
      </w:tr>
      <w:tr w:rsidR="00B63AD2">
        <w:trPr>
          <w:cantSplit/>
          <w:trHeight w:val="819"/>
          <w:jc w:val="center"/>
        </w:trPr>
        <w:tc>
          <w:tcPr>
            <w:tcW w:w="27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3AD2" w:rsidRDefault="00B63AD2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Indirizzo: ______________________________________________________</w:t>
            </w:r>
          </w:p>
        </w:tc>
      </w:tr>
      <w:tr w:rsidR="00B63AD2">
        <w:trPr>
          <w:cantSplit/>
          <w:trHeight w:val="819"/>
          <w:jc w:val="center"/>
        </w:trPr>
        <w:tc>
          <w:tcPr>
            <w:tcW w:w="27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3AD2" w:rsidRDefault="00B63AD2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Tel.: ___________________________________fax _____________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  <w:p w:rsidR="00B63AD2" w:rsidRDefault="00B63AD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e- mail   _______________________________________________________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63AD2">
        <w:trPr>
          <w:cantSplit/>
          <w:trHeight w:val="819"/>
          <w:jc w:val="center"/>
        </w:trPr>
        <w:tc>
          <w:tcPr>
            <w:tcW w:w="27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3AD2" w:rsidRDefault="00B63AD2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Dirigente Scolastico _____________________________________________</w:t>
            </w:r>
          </w:p>
        </w:tc>
      </w:tr>
    </w:tbl>
    <w:p w:rsidR="00B63AD2" w:rsidRDefault="00B63AD2" w:rsidP="00935AE6">
      <w:pPr>
        <w:pStyle w:val="BodyText2"/>
        <w:spacing w:line="240" w:lineRule="auto"/>
        <w:rPr>
          <w:rFonts w:ascii="Arial" w:hAnsi="Arial" w:cs="Arial"/>
          <w:b/>
          <w:bCs/>
        </w:rPr>
      </w:pPr>
    </w:p>
    <w:p w:rsidR="00B63AD2" w:rsidRDefault="00B63AD2" w:rsidP="00935AE6">
      <w:pPr>
        <w:pStyle w:val="BodyText2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ISTITUTI  SCOLASTICI  ADERENTI  ALLA  EVENTUALE  RETE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9"/>
        <w:gridCol w:w="4939"/>
      </w:tblGrid>
      <w:tr w:rsidR="00B63AD2">
        <w:trPr>
          <w:jc w:val="center"/>
        </w:trPr>
        <w:tc>
          <w:tcPr>
            <w:tcW w:w="488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Istituto</w:t>
            </w:r>
          </w:p>
        </w:tc>
        <w:tc>
          <w:tcPr>
            <w:tcW w:w="493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Codice Meccanografico</w:t>
            </w:r>
          </w:p>
        </w:tc>
      </w:tr>
      <w:tr w:rsidR="00B63AD2">
        <w:trPr>
          <w:jc w:val="center"/>
        </w:trPr>
        <w:tc>
          <w:tcPr>
            <w:tcW w:w="488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63AD2">
        <w:trPr>
          <w:jc w:val="center"/>
        </w:trPr>
        <w:tc>
          <w:tcPr>
            <w:tcW w:w="488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63AD2">
        <w:trPr>
          <w:jc w:val="center"/>
        </w:trPr>
        <w:tc>
          <w:tcPr>
            <w:tcW w:w="488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63AD2">
        <w:trPr>
          <w:jc w:val="center"/>
        </w:trPr>
        <w:tc>
          <w:tcPr>
            <w:tcW w:w="488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9" w:type="dxa"/>
          </w:tcPr>
          <w:p w:rsidR="00B63AD2" w:rsidRDefault="00B63AD2">
            <w:pPr>
              <w:pStyle w:val="BodyText2"/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B63AD2" w:rsidRDefault="00B63AD2" w:rsidP="00935AE6">
      <w:pPr>
        <w:pStyle w:val="BodyText2"/>
        <w:spacing w:line="240" w:lineRule="auto"/>
        <w:rPr>
          <w:rFonts w:ascii="Arial" w:hAnsi="Arial" w:cs="Arial"/>
          <w:b/>
          <w:bCs/>
        </w:rPr>
      </w:pPr>
    </w:p>
    <w:p w:rsidR="00B63AD2" w:rsidRDefault="00B63AD2" w:rsidP="00935AE6">
      <w:pPr>
        <w:pStyle w:val="Footer"/>
        <w:tabs>
          <w:tab w:val="left" w:pos="708"/>
        </w:tabs>
        <w:ind w:left="142" w:hanging="284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</w:rPr>
        <w:t xml:space="preserve"> 1 . Individuazione delle risorse necessarie per la realizzazione del progetto</w:t>
      </w:r>
    </w:p>
    <w:p w:rsidR="00B63AD2" w:rsidRDefault="00B63AD2" w:rsidP="00935AE6">
      <w:pPr>
        <w:pStyle w:val="FootnoteTe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pStyle w:val="FootnoteText"/>
      </w:pPr>
    </w:p>
    <w:p w:rsidR="00B63AD2" w:rsidRDefault="00B63AD2" w:rsidP="00935AE6">
      <w:pPr>
        <w:pStyle w:val="BodyText2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 . Criteri per l’individuazione degli esperti della formazione </w:t>
      </w:r>
    </w:p>
    <w:p w:rsidR="00B63AD2" w:rsidRDefault="00B63AD2" w:rsidP="00935AE6">
      <w:pPr>
        <w:pStyle w:val="BodyText2"/>
        <w:spacing w:line="240" w:lineRule="auto"/>
        <w:rPr>
          <w:rFonts w:ascii="Arial" w:hAnsi="Arial" w:cs="Arial"/>
          <w:b/>
          <w:bCs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63AD2" w:rsidRDefault="00B63AD2" w:rsidP="00935AE6">
      <w:pPr>
        <w:pStyle w:val="Footer"/>
        <w:tabs>
          <w:tab w:val="left" w:pos="0"/>
        </w:tabs>
        <w:ind w:left="-142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</w:rPr>
        <w:t xml:space="preserve">  3 . Fase </w:t>
      </w:r>
      <w:r>
        <w:rPr>
          <w:rFonts w:ascii="Arial" w:hAnsi="Arial" w:cs="Arial"/>
          <w:b/>
          <w:bCs/>
          <w:sz w:val="28"/>
          <w:szCs w:val="28"/>
        </w:rPr>
        <w:t xml:space="preserve">di </w:t>
      </w:r>
      <w:r>
        <w:rPr>
          <w:rFonts w:ascii="Arial" w:hAnsi="Arial" w:cs="Arial"/>
          <w:b/>
          <w:bCs/>
          <w:u w:val="single"/>
        </w:rPr>
        <w:t>IDEAZIONE</w:t>
      </w:r>
      <w:r>
        <w:rPr>
          <w:rFonts w:ascii="Arial" w:hAnsi="Arial" w:cs="Arial"/>
          <w:b/>
          <w:bCs/>
          <w:sz w:val="28"/>
          <w:szCs w:val="28"/>
        </w:rPr>
        <w:t xml:space="preserve"> :  </w:t>
      </w:r>
      <w:r>
        <w:rPr>
          <w:rFonts w:ascii="Arial" w:hAnsi="Arial" w:cs="Arial"/>
          <w:i/>
          <w:iCs/>
          <w:sz w:val="22"/>
          <w:szCs w:val="22"/>
        </w:rPr>
        <w:t xml:space="preserve">motivazione dell’idea progettuale (risultati attesi dall’esperienza in coerenza  con i bisogni formativi del territorio) </w:t>
      </w:r>
    </w:p>
    <w:p w:rsidR="00B63AD2" w:rsidRDefault="00B63AD2" w:rsidP="00935AE6">
      <w:pPr>
        <w:pStyle w:val="Footnote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pStyle w:val="FootnoteText"/>
      </w:pPr>
    </w:p>
    <w:p w:rsidR="00B63AD2" w:rsidRPr="000D105B" w:rsidRDefault="00B63AD2" w:rsidP="00935AE6">
      <w:pPr>
        <w:pStyle w:val="FootnoteText"/>
        <w:ind w:left="-142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4"/>
          <w:szCs w:val="24"/>
        </w:rPr>
        <w:t xml:space="preserve"> 3 .1 Aspetti innovativi </w:t>
      </w:r>
      <w:r>
        <w:rPr>
          <w:rFonts w:ascii="Arial" w:hAnsi="Arial" w:cs="Arial"/>
          <w:i/>
          <w:iCs/>
          <w:sz w:val="24"/>
          <w:szCs w:val="24"/>
        </w:rPr>
        <w:t>(</w:t>
      </w:r>
      <w:r w:rsidRPr="000D105B">
        <w:rPr>
          <w:rFonts w:ascii="Arial" w:hAnsi="Arial" w:cs="Arial"/>
          <w:i/>
          <w:iCs/>
          <w:sz w:val="22"/>
          <w:szCs w:val="22"/>
        </w:rPr>
        <w:t>esplicitare il carattere innovativo del progetto con particolare attenzione</w:t>
      </w:r>
      <w:r w:rsidRPr="000D105B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0D105B">
        <w:rPr>
          <w:rFonts w:ascii="Arial" w:hAnsi="Arial" w:cs="Arial"/>
          <w:i/>
          <w:iCs/>
          <w:sz w:val="22"/>
          <w:szCs w:val="22"/>
        </w:rPr>
        <w:t>alle soluzioni individuate in riferimento ad attività, metodi operativi, forme di coinvolgimento e partecipazione degli utenti)</w:t>
      </w:r>
    </w:p>
    <w:p w:rsidR="00B63AD2" w:rsidRDefault="00B63AD2" w:rsidP="00935AE6">
      <w:pPr>
        <w:ind w:left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63AD2" w:rsidRDefault="00B63AD2" w:rsidP="00935AE6">
      <w:pPr>
        <w:ind w:left="60"/>
      </w:pPr>
    </w:p>
    <w:p w:rsidR="00B63AD2" w:rsidRDefault="00B63AD2" w:rsidP="00935AE6">
      <w:pPr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 . Fase di </w:t>
      </w:r>
      <w:r>
        <w:rPr>
          <w:rFonts w:ascii="Arial" w:hAnsi="Arial" w:cs="Arial"/>
          <w:b/>
          <w:bCs/>
          <w:u w:val="single"/>
        </w:rPr>
        <w:t>PIANIFICAZIONE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B63AD2" w:rsidRDefault="00B63AD2" w:rsidP="00935AE6">
      <w:pPr>
        <w:pStyle w:val="Footer"/>
        <w:tabs>
          <w:tab w:val="left" w:pos="708"/>
        </w:tabs>
        <w:ind w:firstLine="360"/>
        <w:rPr>
          <w:b/>
          <w:bCs/>
          <w:sz w:val="20"/>
          <w:szCs w:val="20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63AD2" w:rsidRDefault="00B63AD2" w:rsidP="00935AE6">
      <w:pPr>
        <w:pStyle w:val="Footer"/>
        <w:tabs>
          <w:tab w:val="left" w:pos="708"/>
        </w:tabs>
        <w:ind w:left="-14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</w:rPr>
        <w:t>4.1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</w:rPr>
        <w:t>Destinatari (</w:t>
      </w:r>
      <w:r w:rsidRPr="000D105B">
        <w:rPr>
          <w:rFonts w:ascii="Arial" w:hAnsi="Arial" w:cs="Arial"/>
          <w:i/>
          <w:iCs/>
          <w:sz w:val="22"/>
          <w:szCs w:val="22"/>
        </w:rPr>
        <w:t>specificare caratteristiche dei docenti in formazione</w:t>
      </w:r>
      <w:r>
        <w:rPr>
          <w:rFonts w:ascii="Arial" w:hAnsi="Arial" w:cs="Arial"/>
          <w:b/>
          <w:bCs/>
        </w:rPr>
        <w:t>)</w:t>
      </w:r>
    </w:p>
    <w:p w:rsidR="00B63AD2" w:rsidRDefault="00B63AD2" w:rsidP="00935AE6">
      <w:pPr>
        <w:pStyle w:val="FootnoteTe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63AD2" w:rsidRDefault="00B63AD2" w:rsidP="00935AE6">
      <w:pPr>
        <w:pStyle w:val="FootnoteText"/>
      </w:pPr>
    </w:p>
    <w:p w:rsidR="00B63AD2" w:rsidRDefault="00B63AD2" w:rsidP="00935AE6">
      <w:pPr>
        <w:pStyle w:val="FootnoteText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4.2  N.  </w:t>
      </w:r>
      <w:r>
        <w:rPr>
          <w:rFonts w:ascii="Arial" w:hAnsi="Arial" w:cs="Arial"/>
          <w:sz w:val="24"/>
          <w:szCs w:val="24"/>
        </w:rPr>
        <w:t>……………….(</w:t>
      </w:r>
      <w:r w:rsidRPr="000D105B">
        <w:rPr>
          <w:rFonts w:ascii="Arial" w:hAnsi="Arial" w:cs="Arial"/>
          <w:i/>
          <w:iCs/>
          <w:sz w:val="22"/>
          <w:szCs w:val="22"/>
        </w:rPr>
        <w:t>specificare numero</w:t>
      </w:r>
      <w:r>
        <w:rPr>
          <w:rFonts w:ascii="Arial" w:hAnsi="Arial" w:cs="Arial"/>
          <w:i/>
          <w:iCs/>
          <w:sz w:val="24"/>
          <w:szCs w:val="24"/>
        </w:rPr>
        <w:t>)</w:t>
      </w:r>
    </w:p>
    <w:p w:rsidR="00B63AD2" w:rsidRDefault="00B63AD2" w:rsidP="00935AE6">
      <w:pPr>
        <w:pStyle w:val="FootnoteText"/>
        <w:rPr>
          <w:rFonts w:ascii="Arial" w:hAnsi="Arial" w:cs="Arial"/>
          <w:sz w:val="24"/>
          <w:szCs w:val="24"/>
        </w:rPr>
      </w:pPr>
    </w:p>
    <w:p w:rsidR="00B63AD2" w:rsidRDefault="00B63AD2" w:rsidP="00935AE6">
      <w:pPr>
        <w:pStyle w:val="FootnoteTex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 .3 Criteri di selezione delle domande</w:t>
      </w:r>
    </w:p>
    <w:p w:rsidR="00B63AD2" w:rsidRDefault="00B63AD2" w:rsidP="00935AE6">
      <w:pPr>
        <w:pStyle w:val="Footnote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pStyle w:val="FootnoteText"/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 .4  Modello organizzativo</w:t>
      </w:r>
    </w:p>
    <w:p w:rsidR="00B63AD2" w:rsidRDefault="00B63AD2" w:rsidP="00935AE6">
      <w:pPr>
        <w:pStyle w:val="FootnoteTex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pStyle w:val="FootnoteText"/>
        <w:rPr>
          <w:rFonts w:ascii="Arial" w:hAnsi="Arial" w:cs="Arial"/>
          <w:sz w:val="24"/>
          <w:szCs w:val="24"/>
        </w:rPr>
      </w:pPr>
    </w:p>
    <w:p w:rsidR="00B63AD2" w:rsidRDefault="00B63AD2" w:rsidP="00935AE6">
      <w:pPr>
        <w:ind w:left="142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Fase di </w:t>
      </w:r>
      <w:r>
        <w:rPr>
          <w:rFonts w:ascii="Arial" w:hAnsi="Arial" w:cs="Arial"/>
          <w:b/>
          <w:bCs/>
          <w:u w:val="single"/>
        </w:rPr>
        <w:t>PROGETTAZIONE  e GESTIONE</w:t>
      </w:r>
      <w:r>
        <w:rPr>
          <w:rFonts w:ascii="Arial" w:hAnsi="Arial" w:cs="Arial"/>
          <w:b/>
          <w:bCs/>
        </w:rPr>
        <w:t xml:space="preserve">   </w:t>
      </w:r>
    </w:p>
    <w:p w:rsidR="00B63AD2" w:rsidRDefault="00B63AD2" w:rsidP="00935AE6">
      <w:pPr>
        <w:ind w:left="142" w:hanging="284"/>
        <w:rPr>
          <w:b/>
          <w:bCs/>
        </w:rPr>
      </w:pPr>
    </w:p>
    <w:p w:rsidR="00B63AD2" w:rsidRDefault="00B63AD2" w:rsidP="00935AE6">
      <w:pPr>
        <w:ind w:left="-142" w:firstLine="142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5.1 – Titolo del Progetto</w:t>
      </w:r>
      <w:r>
        <w:rPr>
          <w:rFonts w:ascii="Arial" w:hAnsi="Arial" w:cs="Arial"/>
        </w:rPr>
        <w:t xml:space="preserve">: </w:t>
      </w:r>
    </w:p>
    <w:p w:rsidR="00B63AD2" w:rsidRDefault="00B63AD2" w:rsidP="00935AE6">
      <w:pPr>
        <w:ind w:left="-142" w:firstLine="142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</w:rPr>
        <w:t xml:space="preserve">  ………………………………………………………………………</w:t>
      </w:r>
      <w:r>
        <w:rPr>
          <w:rFonts w:ascii="Arial" w:hAnsi="Arial" w:cs="Arial"/>
          <w:i/>
          <w:iCs/>
        </w:rPr>
        <w:t>….</w:t>
      </w:r>
    </w:p>
    <w:p w:rsidR="00B63AD2" w:rsidRDefault="00B63AD2" w:rsidP="00935AE6">
      <w:pPr>
        <w:rPr>
          <w:rFonts w:ascii="Arial" w:hAnsi="Arial" w:cs="Arial"/>
          <w:b/>
          <w:bCs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5.2 – Tempistica della realizzazione</w:t>
      </w:r>
    </w:p>
    <w:p w:rsidR="00B63AD2" w:rsidRDefault="00B63AD2" w:rsidP="00935AE6">
      <w:pPr>
        <w:ind w:left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ind w:left="142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5.3 Architettura del progetto: (</w:t>
      </w:r>
      <w:r w:rsidRPr="000D105B">
        <w:rPr>
          <w:rFonts w:ascii="Arial" w:hAnsi="Arial" w:cs="Arial"/>
          <w:i/>
          <w:iCs/>
          <w:sz w:val="22"/>
          <w:szCs w:val="22"/>
        </w:rPr>
        <w:t>Azioni, fasi e articolazioni  dell’intervento progettuale</w:t>
      </w:r>
      <w:r>
        <w:rPr>
          <w:rFonts w:ascii="Arial" w:hAnsi="Arial" w:cs="Arial"/>
          <w:b/>
          <w:bCs/>
        </w:rPr>
        <w:t xml:space="preserve">)  </w:t>
      </w:r>
    </w:p>
    <w:p w:rsidR="00B63AD2" w:rsidRDefault="00B63AD2" w:rsidP="00935AE6">
      <w:pPr>
        <w:ind w:left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ind w:left="60"/>
      </w:pPr>
    </w:p>
    <w:p w:rsidR="00B63AD2" w:rsidRPr="00935AE6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5.4  Descrizione dei sistemi di apprendimento e delle “risorse” di competenza</w:t>
      </w:r>
      <w:r>
        <w:rPr>
          <w:rFonts w:ascii="Arial" w:hAnsi="Arial" w:cs="Arial"/>
          <w:color w:val="FF0000"/>
        </w:rPr>
        <w:t xml:space="preserve"> </w:t>
      </w:r>
      <w:r w:rsidRPr="00935AE6">
        <w:rPr>
          <w:rFonts w:ascii="Arial" w:hAnsi="Arial" w:cs="Arial"/>
          <w:b/>
          <w:bCs/>
        </w:rPr>
        <w:t xml:space="preserve">degli addetti alla formazione </w:t>
      </w:r>
    </w:p>
    <w:p w:rsidR="00B63AD2" w:rsidRDefault="00B63AD2" w:rsidP="00935AE6">
      <w:pPr>
        <w:pStyle w:val="Footnote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pStyle w:val="FootnoteText"/>
        <w:rPr>
          <w:rFonts w:ascii="Arial" w:hAnsi="Arial" w:cs="Arial"/>
          <w:sz w:val="22"/>
          <w:szCs w:val="22"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 .5 Adeguatezza alle specifiche del progetto formativo </w:t>
      </w:r>
      <w:r>
        <w:rPr>
          <w:rFonts w:ascii="Arial" w:hAnsi="Arial" w:cs="Arial"/>
          <w:i/>
          <w:iCs/>
        </w:rPr>
        <w:t xml:space="preserve">( </w:t>
      </w:r>
      <w:r w:rsidRPr="000D105B">
        <w:rPr>
          <w:rFonts w:ascii="Arial" w:hAnsi="Arial" w:cs="Arial"/>
          <w:i/>
          <w:iCs/>
          <w:sz w:val="22"/>
          <w:szCs w:val="22"/>
        </w:rPr>
        <w:t>cfr. Allegati 1</w:t>
      </w:r>
      <w:r>
        <w:rPr>
          <w:rFonts w:ascii="Arial" w:hAnsi="Arial" w:cs="Arial"/>
          <w:b/>
          <w:bCs/>
        </w:rPr>
        <w:t>)</w:t>
      </w:r>
    </w:p>
    <w:p w:rsidR="00B63AD2" w:rsidRDefault="00B63AD2" w:rsidP="00935AE6">
      <w:pPr>
        <w:pStyle w:val="Footnote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ind w:left="60"/>
        <w:rPr>
          <w:rFonts w:ascii="Arial" w:hAnsi="Arial" w:cs="Arial"/>
          <w:b/>
          <w:bCs/>
        </w:rPr>
      </w:pPr>
    </w:p>
    <w:p w:rsidR="00B63AD2" w:rsidRDefault="00B63AD2" w:rsidP="00935AE6">
      <w:pPr>
        <w:ind w:left="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5.6 Metodologie di intervento per la realizzazione degli obiettivi previsti</w:t>
      </w:r>
    </w:p>
    <w:p w:rsidR="00B63AD2" w:rsidRDefault="00B63AD2" w:rsidP="00935AE6">
      <w:pPr>
        <w:ind w:left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ind w:left="60"/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5 .7 Logistica ed attrezzature (</w:t>
      </w:r>
      <w:r w:rsidRPr="000D105B">
        <w:rPr>
          <w:rFonts w:ascii="Arial" w:hAnsi="Arial" w:cs="Arial"/>
          <w:i/>
          <w:iCs/>
          <w:sz w:val="22"/>
          <w:szCs w:val="22"/>
        </w:rPr>
        <w:t>laboratori, aule ,strumenti</w:t>
      </w:r>
      <w:r>
        <w:rPr>
          <w:rFonts w:ascii="Arial" w:hAnsi="Arial" w:cs="Arial"/>
          <w:b/>
          <w:bCs/>
        </w:rPr>
        <w:t xml:space="preserve">) </w:t>
      </w:r>
    </w:p>
    <w:p w:rsidR="00B63AD2" w:rsidRDefault="00B63AD2" w:rsidP="00935AE6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rPr>
          <w:rFonts w:ascii="Arial" w:hAnsi="Arial" w:cs="Arial"/>
          <w:b/>
          <w:bCs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 . 8 Aule  e postazioni di lavoro che il soggetto proponente s’impegna a garantire  per lo svolgimento del progetto</w:t>
      </w:r>
    </w:p>
    <w:p w:rsidR="00B63AD2" w:rsidRDefault="00B63AD2" w:rsidP="00935AE6">
      <w:pPr>
        <w:rPr>
          <w:rFonts w:ascii="Arial" w:hAnsi="Arial" w:cs="Arial"/>
          <w:b/>
          <w:bCs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Aule n……….                      Postazioni informatiche n……………….</w:t>
      </w:r>
    </w:p>
    <w:p w:rsidR="00B63AD2" w:rsidRDefault="00B63AD2" w:rsidP="00935AE6">
      <w:pPr>
        <w:rPr>
          <w:rFonts w:ascii="Arial" w:hAnsi="Arial" w:cs="Arial"/>
          <w:b/>
          <w:bCs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</w:p>
    <w:p w:rsidR="00B63AD2" w:rsidRDefault="00B63AD2" w:rsidP="00935AE6">
      <w:pPr>
        <w:pStyle w:val="FootnoteText"/>
        <w:spacing w:line="288" w:lineRule="auto"/>
        <w:ind w:left="-119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 xml:space="preserve"> 6</w:t>
      </w:r>
      <w:r>
        <w:rPr>
          <w:rFonts w:ascii="Arial" w:hAnsi="Arial" w:cs="Arial"/>
          <w:b/>
          <w:bCs/>
          <w:sz w:val="28"/>
          <w:szCs w:val="28"/>
        </w:rPr>
        <w:t xml:space="preserve">. Fase di 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VALUTAZIONE  </w:t>
      </w:r>
    </w:p>
    <w:p w:rsidR="00B63AD2" w:rsidRDefault="00B63AD2" w:rsidP="00935AE6">
      <w:pPr>
        <w:pStyle w:val="FootnoteText"/>
        <w:spacing w:line="288" w:lineRule="auto"/>
        <w:ind w:left="-119"/>
        <w:rPr>
          <w:rFonts w:ascii="Arial" w:hAnsi="Arial" w:cs="Arial"/>
          <w:sz w:val="24"/>
          <w:szCs w:val="24"/>
        </w:rPr>
      </w:pPr>
    </w:p>
    <w:p w:rsidR="00B63AD2" w:rsidRDefault="00B63AD2" w:rsidP="00935AE6">
      <w:pPr>
        <w:pStyle w:val="FootnoteTex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6 .1 Sistema di monitoraggio</w:t>
      </w:r>
    </w:p>
    <w:p w:rsidR="00B63AD2" w:rsidRDefault="00B63AD2" w:rsidP="00935AE6">
      <w:pPr>
        <w:ind w:left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B63AD2" w:rsidRDefault="00B63AD2" w:rsidP="00935AE6">
      <w:pPr>
        <w:ind w:left="60"/>
      </w:pPr>
    </w:p>
    <w:p w:rsidR="00B63AD2" w:rsidRDefault="00B63AD2" w:rsidP="00935AE6">
      <w:pPr>
        <w:pStyle w:val="FootnoteTex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6 .2 </w:t>
      </w:r>
      <w:r w:rsidRPr="00935AE6">
        <w:rPr>
          <w:rFonts w:ascii="Arial" w:hAnsi="Arial" w:cs="Arial"/>
          <w:b/>
          <w:bCs/>
          <w:sz w:val="24"/>
          <w:szCs w:val="24"/>
        </w:rPr>
        <w:t>Forme di verifica dell’efficacia</w:t>
      </w:r>
      <w:r>
        <w:rPr>
          <w:rFonts w:ascii="Arial" w:hAnsi="Arial" w:cs="Arial"/>
          <w:b/>
          <w:bCs/>
          <w:sz w:val="24"/>
          <w:szCs w:val="24"/>
        </w:rPr>
        <w:t xml:space="preserve"> dell’azione formativa</w:t>
      </w:r>
    </w:p>
    <w:p w:rsidR="00B63AD2" w:rsidRDefault="00B63AD2" w:rsidP="00935AE6">
      <w:pPr>
        <w:ind w:left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63AD2" w:rsidRDefault="00B63AD2" w:rsidP="00935AE6">
      <w:pPr>
        <w:rPr>
          <w:rFonts w:ascii="Arial" w:hAnsi="Arial" w:cs="Arial"/>
          <w:b/>
          <w:bCs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6.3 Autovalutazione dei docenti in formazione</w:t>
      </w:r>
    </w:p>
    <w:p w:rsidR="00B63AD2" w:rsidRDefault="00B63AD2" w:rsidP="00935AE6">
      <w:pPr>
        <w:ind w:left="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63AD2" w:rsidRDefault="00B63AD2" w:rsidP="00935AE6">
      <w:pPr>
        <w:ind w:left="60"/>
        <w:rPr>
          <w:b/>
          <w:bCs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7. Fase di </w:t>
      </w:r>
      <w:r>
        <w:rPr>
          <w:rFonts w:ascii="Arial" w:hAnsi="Arial" w:cs="Arial"/>
          <w:b/>
          <w:bCs/>
          <w:u w:val="single"/>
        </w:rPr>
        <w:t xml:space="preserve">RENDICONTAZIONE  </w:t>
      </w:r>
      <w:r>
        <w:rPr>
          <w:rFonts w:ascii="Arial" w:hAnsi="Arial" w:cs="Arial"/>
          <w:b/>
          <w:bCs/>
        </w:rPr>
        <w:t>amministrativo-contabile</w:t>
      </w:r>
    </w:p>
    <w:p w:rsidR="00B63AD2" w:rsidRDefault="00B63AD2" w:rsidP="00935AE6">
      <w:pPr>
        <w:rPr>
          <w:rFonts w:ascii="Arial" w:hAnsi="Arial" w:cs="Arial"/>
          <w:b/>
          <w:bCs/>
        </w:rPr>
      </w:pPr>
    </w:p>
    <w:p w:rsidR="00B63AD2" w:rsidRDefault="00B63AD2" w:rsidP="00935AE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Costo per docente formato……………………..</w:t>
      </w:r>
    </w:p>
    <w:p w:rsidR="00B63AD2" w:rsidRDefault="00B63AD2" w:rsidP="00935AE6">
      <w:pPr>
        <w:rPr>
          <w:rFonts w:ascii="Arial" w:hAnsi="Arial" w:cs="Arial"/>
          <w:b/>
          <w:bCs/>
          <w:sz w:val="28"/>
          <w:szCs w:val="28"/>
        </w:rPr>
      </w:pPr>
    </w:p>
    <w:p w:rsidR="00B63AD2" w:rsidRDefault="00B63AD2" w:rsidP="00935AE6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b/>
          <w:bCs/>
          <w:u w:val="single"/>
        </w:rPr>
        <w:t xml:space="preserve">Preventivo di spesa </w:t>
      </w:r>
    </w:p>
    <w:p w:rsidR="00B63AD2" w:rsidRDefault="00B63AD2" w:rsidP="00935AE6">
      <w:pPr>
        <w:ind w:left="705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</w:t>
      </w:r>
    </w:p>
    <w:tbl>
      <w:tblPr>
        <w:tblW w:w="826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8"/>
        <w:gridCol w:w="828"/>
        <w:gridCol w:w="3112"/>
      </w:tblGrid>
      <w:tr w:rsidR="00B63AD2">
        <w:trPr>
          <w:trHeight w:val="524"/>
        </w:trPr>
        <w:tc>
          <w:tcPr>
            <w:tcW w:w="43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ATTIVITA’</w:t>
            </w:r>
          </w:p>
          <w:p w:rsidR="00B63AD2" w:rsidRDefault="00B63AD2">
            <w:pPr>
              <w:spacing w:line="276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N° ore</w:t>
            </w: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Totale   EURO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3AD2">
        <w:tc>
          <w:tcPr>
            <w:tcW w:w="4328" w:type="dxa"/>
          </w:tcPr>
          <w:p w:rsidR="00B63AD2" w:rsidRDefault="00B63AD2">
            <w:pPr>
              <w:spacing w:line="276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ind w:left="5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  GRUPPO di LAVORO</w:t>
            </w:r>
          </w:p>
          <w:p w:rsidR="00B63AD2" w:rsidRDefault="00B63AD2">
            <w:pPr>
              <w:spacing w:line="276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Progettazione/Coprogettazione - coordinamento, , monitoraggio,  tutoraggio,  eventuali altri impegni aggiuntivi afferenti al progetto</w:t>
            </w:r>
          </w:p>
          <w:p w:rsidR="00B63AD2" w:rsidRDefault="00B63AD2">
            <w:pPr>
              <w:spacing w:line="276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……..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importi secondo norme contrattuali, compresi oneri aggiuntivi):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……………………..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3AD2">
        <w:tc>
          <w:tcPr>
            <w:tcW w:w="4328" w:type="dxa"/>
          </w:tcPr>
          <w:p w:rsidR="00B63AD2" w:rsidRDefault="00B63AD2">
            <w:pPr>
              <w:spacing w:line="276" w:lineRule="auto"/>
              <w:ind w:left="180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 ESPERTI in relazione ai diversi profili di formazione (All. 1) </w:t>
            </w: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...........</w:t>
            </w: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………………..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3AD2">
        <w:trPr>
          <w:trHeight w:val="687"/>
        </w:trPr>
        <w:tc>
          <w:tcPr>
            <w:tcW w:w="4328" w:type="dxa"/>
          </w:tcPr>
          <w:p w:rsidR="00B63AD2" w:rsidRDefault="00B63AD2">
            <w:pPr>
              <w:spacing w:line="276" w:lineRule="auto"/>
              <w:ind w:left="180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TUTOR  </w:t>
            </w: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</w:t>
            </w: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</w:t>
            </w:r>
          </w:p>
        </w:tc>
      </w:tr>
      <w:tr w:rsidR="00B63AD2">
        <w:trPr>
          <w:trHeight w:val="667"/>
        </w:trPr>
        <w:tc>
          <w:tcPr>
            <w:tcW w:w="43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Personale ATA  </w:t>
            </w: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</w:t>
            </w: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(importi secondo norme contrattuali) </w:t>
            </w:r>
          </w:p>
        </w:tc>
      </w:tr>
      <w:tr w:rsidR="00B63AD2">
        <w:trPr>
          <w:trHeight w:val="633"/>
        </w:trPr>
        <w:tc>
          <w:tcPr>
            <w:tcW w:w="4328" w:type="dxa"/>
          </w:tcPr>
          <w:p w:rsidR="00B63AD2" w:rsidRDefault="00B63AD2">
            <w:pPr>
              <w:spacing w:line="276" w:lineRule="auto"/>
              <w:ind w:left="180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5. Materiale Facile Consumo </w:t>
            </w: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………………..</w:t>
            </w:r>
          </w:p>
        </w:tc>
      </w:tr>
      <w:tr w:rsidR="00B63AD2">
        <w:trPr>
          <w:trHeight w:val="671"/>
        </w:trPr>
        <w:tc>
          <w:tcPr>
            <w:tcW w:w="4328" w:type="dxa"/>
          </w:tcPr>
          <w:p w:rsidR="00B63AD2" w:rsidRDefault="00B63AD2">
            <w:pPr>
              <w:spacing w:line="276" w:lineRule="auto"/>
              <w:ind w:left="180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ind w:left="180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 Altro……………………………..</w:t>
            </w: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………………….</w:t>
            </w:r>
          </w:p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3AD2">
        <w:trPr>
          <w:trHeight w:val="466"/>
        </w:trPr>
        <w:tc>
          <w:tcPr>
            <w:tcW w:w="4328" w:type="dxa"/>
          </w:tcPr>
          <w:p w:rsidR="00B63AD2" w:rsidRDefault="00B63AD2">
            <w:pPr>
              <w:spacing w:line="276" w:lineRule="auto"/>
              <w:ind w:left="180" w:hanging="1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TOTALE</w:t>
            </w:r>
          </w:p>
        </w:tc>
        <w:tc>
          <w:tcPr>
            <w:tcW w:w="828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2" w:type="dxa"/>
          </w:tcPr>
          <w:p w:rsidR="00B63AD2" w:rsidRDefault="00B63AD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EURO ……………..</w:t>
            </w:r>
          </w:p>
        </w:tc>
      </w:tr>
    </w:tbl>
    <w:p w:rsidR="00B63AD2" w:rsidRDefault="00B63AD2" w:rsidP="00935AE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:rsidR="00B63AD2" w:rsidRDefault="00B63AD2" w:rsidP="00935AE6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ab/>
      </w:r>
    </w:p>
    <w:p w:rsidR="00B63AD2" w:rsidRDefault="00B63AD2" w:rsidP="00935AE6">
      <w:pPr>
        <w:pStyle w:val="NormalWeb"/>
        <w:numPr>
          <w:ilvl w:val="12"/>
          <w:numId w:val="0"/>
        </w:numPr>
        <w:ind w:left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…………, data …………..                                </w:t>
      </w:r>
    </w:p>
    <w:tbl>
      <w:tblPr>
        <w:tblW w:w="0" w:type="auto"/>
        <w:tblLook w:val="01E0"/>
      </w:tblPr>
      <w:tblGrid>
        <w:gridCol w:w="4552"/>
        <w:gridCol w:w="6130"/>
      </w:tblGrid>
      <w:tr w:rsidR="00B63AD2">
        <w:tc>
          <w:tcPr>
            <w:tcW w:w="4889" w:type="dxa"/>
          </w:tcPr>
          <w:p w:rsidR="00B63AD2" w:rsidRDefault="00B63AD2">
            <w:pPr>
              <w:pStyle w:val="NormalWeb"/>
              <w:numPr>
                <w:ilvl w:val="12"/>
                <w:numId w:val="0"/>
              </w:numPr>
              <w:spacing w:line="276" w:lineRule="auto"/>
              <w:ind w:left="708"/>
              <w:rPr>
                <w:b/>
                <w:bCs/>
                <w:sz w:val="20"/>
                <w:szCs w:val="20"/>
              </w:rPr>
            </w:pPr>
          </w:p>
          <w:p w:rsidR="00B63AD2" w:rsidRDefault="00B63AD2">
            <w:pPr>
              <w:pStyle w:val="NormalWeb"/>
              <w:numPr>
                <w:ilvl w:val="12"/>
                <w:numId w:val="0"/>
              </w:numPr>
              <w:spacing w:line="276" w:lineRule="auto"/>
              <w:rPr>
                <w:b/>
                <w:bCs/>
                <w:color w:val="C0C0C0"/>
                <w:sz w:val="20"/>
                <w:szCs w:val="20"/>
              </w:rPr>
            </w:pPr>
          </w:p>
        </w:tc>
        <w:tc>
          <w:tcPr>
            <w:tcW w:w="4896" w:type="dxa"/>
          </w:tcPr>
          <w:p w:rsidR="00B63AD2" w:rsidRDefault="00B63AD2" w:rsidP="00935AE6">
            <w:pPr>
              <w:pStyle w:val="NormalWeb"/>
              <w:numPr>
                <w:ilvl w:val="12"/>
                <w:numId w:val="0"/>
              </w:numPr>
              <w:spacing w:line="276" w:lineRule="auto"/>
              <w:ind w:left="708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IL DIRIGENTE SCOLASTICO </w:t>
            </w:r>
          </w:p>
          <w:p w:rsidR="00B63AD2" w:rsidRDefault="00B63AD2" w:rsidP="00935AE6">
            <w:pPr>
              <w:pStyle w:val="NormalWeb"/>
              <w:numPr>
                <w:ilvl w:val="12"/>
                <w:numId w:val="0"/>
              </w:numPr>
              <w:spacing w:line="276" w:lineRule="auto"/>
              <w:ind w:left="708"/>
              <w:rPr>
                <w:rFonts w:ascii="Arial" w:hAnsi="Arial" w:cs="Arial"/>
                <w:b/>
                <w:bCs/>
                <w:color w:val="C0C0C0"/>
              </w:rPr>
            </w:pPr>
            <w:r>
              <w:rPr>
                <w:rFonts w:ascii="Arial" w:hAnsi="Arial" w:cs="Arial"/>
                <w:b/>
                <w:bCs/>
                <w:color w:val="C0C0C0"/>
              </w:rPr>
              <w:t>_______________________________________</w:t>
            </w:r>
          </w:p>
        </w:tc>
      </w:tr>
    </w:tbl>
    <w:p w:rsidR="00B63AD2" w:rsidRDefault="00B63AD2" w:rsidP="00CD1BF7">
      <w:pPr>
        <w:rPr>
          <w:rFonts w:ascii="Calibri" w:hAnsi="Calibri" w:cs="Calibri"/>
          <w:b/>
          <w:bCs/>
          <w:spacing w:val="20"/>
          <w:sz w:val="28"/>
          <w:szCs w:val="28"/>
        </w:rPr>
      </w:pPr>
    </w:p>
    <w:p w:rsidR="00B63AD2" w:rsidRDefault="00B63AD2" w:rsidP="00CD1BF7">
      <w:pPr>
        <w:rPr>
          <w:rFonts w:ascii="Calibri" w:hAnsi="Calibri" w:cs="Calibri"/>
          <w:b/>
          <w:bCs/>
          <w:spacing w:val="20"/>
          <w:sz w:val="28"/>
          <w:szCs w:val="28"/>
        </w:rPr>
      </w:pPr>
    </w:p>
    <w:p w:rsidR="00B63AD2" w:rsidRDefault="00B63AD2" w:rsidP="00CD1BF7">
      <w:pPr>
        <w:rPr>
          <w:rFonts w:ascii="Calibri" w:hAnsi="Calibri" w:cs="Calibri"/>
          <w:b/>
          <w:bCs/>
          <w:spacing w:val="20"/>
          <w:sz w:val="28"/>
          <w:szCs w:val="28"/>
        </w:rPr>
      </w:pPr>
    </w:p>
    <w:sectPr w:rsidR="00B63AD2" w:rsidSect="00A96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954"/>
    <w:multiLevelType w:val="hybridMultilevel"/>
    <w:tmpl w:val="349A7CE4"/>
    <w:lvl w:ilvl="0" w:tplc="1EB0C7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3102CF"/>
    <w:multiLevelType w:val="hybridMultilevel"/>
    <w:tmpl w:val="8EDCF93E"/>
    <w:lvl w:ilvl="0" w:tplc="282CA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7812DC90">
      <w:start w:val="9"/>
      <w:numFmt w:val="decimal"/>
      <w:lvlText w:val="%3"/>
      <w:lvlJc w:val="left"/>
      <w:pPr>
        <w:tabs>
          <w:tab w:val="num" w:pos="5340"/>
        </w:tabs>
        <w:ind w:left="5340" w:hanging="354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697FA0"/>
    <w:multiLevelType w:val="hybridMultilevel"/>
    <w:tmpl w:val="F6829F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422B1"/>
    <w:multiLevelType w:val="hybridMultilevel"/>
    <w:tmpl w:val="56BA983E"/>
    <w:lvl w:ilvl="0" w:tplc="0410000D">
      <w:start w:val="1"/>
      <w:numFmt w:val="bullet"/>
      <w:lvlText w:val=""/>
      <w:lvlJc w:val="left"/>
      <w:pPr>
        <w:ind w:left="1430" w:hanging="360"/>
      </w:pPr>
      <w:rPr>
        <w:rFonts w:ascii="Wingdings" w:hAnsi="Wingdings" w:cs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rawingGridHorizontalSpacing w:val="12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673"/>
    <w:rsid w:val="000D105B"/>
    <w:rsid w:val="00127B1E"/>
    <w:rsid w:val="00131BEB"/>
    <w:rsid w:val="001951B0"/>
    <w:rsid w:val="00197673"/>
    <w:rsid w:val="001F71C0"/>
    <w:rsid w:val="00240CE7"/>
    <w:rsid w:val="00294DCB"/>
    <w:rsid w:val="002E1C00"/>
    <w:rsid w:val="002E75CB"/>
    <w:rsid w:val="00387C80"/>
    <w:rsid w:val="003A5344"/>
    <w:rsid w:val="003D703F"/>
    <w:rsid w:val="00442E9A"/>
    <w:rsid w:val="00490907"/>
    <w:rsid w:val="004D4C4F"/>
    <w:rsid w:val="005154D5"/>
    <w:rsid w:val="00556366"/>
    <w:rsid w:val="006229E8"/>
    <w:rsid w:val="006D5DFD"/>
    <w:rsid w:val="007B0077"/>
    <w:rsid w:val="00820689"/>
    <w:rsid w:val="008F0577"/>
    <w:rsid w:val="008F2F91"/>
    <w:rsid w:val="009247F2"/>
    <w:rsid w:val="00935AE6"/>
    <w:rsid w:val="009E6DCF"/>
    <w:rsid w:val="00A84BAC"/>
    <w:rsid w:val="00A960A9"/>
    <w:rsid w:val="00B63AD2"/>
    <w:rsid w:val="00BC2EA1"/>
    <w:rsid w:val="00C11741"/>
    <w:rsid w:val="00C206C9"/>
    <w:rsid w:val="00C86655"/>
    <w:rsid w:val="00CB138B"/>
    <w:rsid w:val="00CB6EAA"/>
    <w:rsid w:val="00CD1BF7"/>
    <w:rsid w:val="00E14604"/>
    <w:rsid w:val="00E1739D"/>
    <w:rsid w:val="00E8238D"/>
    <w:rsid w:val="00FA2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73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673"/>
    <w:pPr>
      <w:keepNext/>
      <w:overflowPunct w:val="0"/>
      <w:autoSpaceDE w:val="0"/>
      <w:autoSpaceDN w:val="0"/>
      <w:adjustRightInd w:val="0"/>
      <w:spacing w:before="240" w:after="60"/>
      <w:jc w:val="both"/>
      <w:outlineLvl w:val="2"/>
    </w:pPr>
    <w:rPr>
      <w:rFonts w:ascii="Arial" w:hAnsi="Arial" w:cs="Aria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97673"/>
    <w:pPr>
      <w:keepNext/>
      <w:overflowPunct w:val="0"/>
      <w:autoSpaceDE w:val="0"/>
      <w:autoSpaceDN w:val="0"/>
      <w:adjustRightInd w:val="0"/>
      <w:jc w:val="center"/>
      <w:outlineLvl w:val="8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97673"/>
    <w:rPr>
      <w:rFonts w:ascii="Arial" w:hAnsi="Arial" w:cs="Arial"/>
      <w:sz w:val="20"/>
      <w:szCs w:val="20"/>
      <w:lang w:eastAsia="it-IT"/>
    </w:rPr>
  </w:style>
  <w:style w:type="character" w:customStyle="1" w:styleId="Heading9Char">
    <w:name w:val="Heading 9 Char"/>
    <w:basedOn w:val="DefaultParagraphFont"/>
    <w:link w:val="Heading9"/>
    <w:uiPriority w:val="99"/>
    <w:rsid w:val="00197673"/>
    <w:rPr>
      <w:rFonts w:ascii="Arial" w:hAnsi="Arial" w:cs="Arial"/>
      <w:sz w:val="20"/>
      <w:szCs w:val="20"/>
      <w:lang w:eastAsia="it-IT"/>
    </w:rPr>
  </w:style>
  <w:style w:type="paragraph" w:styleId="FootnoteText">
    <w:name w:val="footnote text"/>
    <w:basedOn w:val="Normal"/>
    <w:link w:val="FootnoteTextChar"/>
    <w:uiPriority w:val="99"/>
    <w:semiHidden/>
    <w:rsid w:val="00197673"/>
    <w:p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97673"/>
    <w:rPr>
      <w:rFonts w:ascii="Times New Roman" w:hAnsi="Times New Roman" w:cs="Times New Roman"/>
      <w:sz w:val="20"/>
      <w:szCs w:val="20"/>
      <w:lang w:eastAsia="it-IT"/>
    </w:rPr>
  </w:style>
  <w:style w:type="paragraph" w:styleId="Footer">
    <w:name w:val="footer"/>
    <w:basedOn w:val="Normal"/>
    <w:link w:val="FooterChar"/>
    <w:uiPriority w:val="99"/>
    <w:rsid w:val="001976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73"/>
    <w:rPr>
      <w:rFonts w:ascii="Times New Roman" w:hAnsi="Times New Roman" w:cs="Times New Roman"/>
      <w:sz w:val="24"/>
      <w:szCs w:val="24"/>
      <w:lang w:eastAsia="it-IT"/>
    </w:rPr>
  </w:style>
  <w:style w:type="paragraph" w:styleId="BodyText2">
    <w:name w:val="Body Text 2"/>
    <w:basedOn w:val="Normal"/>
    <w:link w:val="BodyText2Char"/>
    <w:uiPriority w:val="99"/>
    <w:rsid w:val="001976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97673"/>
    <w:rPr>
      <w:rFonts w:ascii="Times New Roman" w:hAnsi="Times New Roman" w:cs="Times New Roman"/>
      <w:sz w:val="24"/>
      <w:szCs w:val="24"/>
      <w:lang w:eastAsia="it-IT"/>
    </w:rPr>
  </w:style>
  <w:style w:type="paragraph" w:styleId="BodyTextIndent2">
    <w:name w:val="Body Text Indent 2"/>
    <w:basedOn w:val="Normal"/>
    <w:link w:val="BodyTextIndent2Char"/>
    <w:uiPriority w:val="99"/>
    <w:semiHidden/>
    <w:rsid w:val="001976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97673"/>
    <w:rPr>
      <w:rFonts w:ascii="Times New Roman" w:hAnsi="Times New Roman" w:cs="Times New Roman"/>
      <w:sz w:val="24"/>
      <w:szCs w:val="24"/>
      <w:lang w:eastAsia="it-IT"/>
    </w:rPr>
  </w:style>
  <w:style w:type="paragraph" w:styleId="NormalWeb">
    <w:name w:val="Normal (Web)"/>
    <w:basedOn w:val="Normal"/>
    <w:uiPriority w:val="99"/>
    <w:rsid w:val="00197673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1976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73"/>
    <w:rPr>
      <w:rFonts w:ascii="Tahoma" w:hAnsi="Tahoma" w:cs="Tahoma"/>
      <w:sz w:val="16"/>
      <w:szCs w:val="16"/>
      <w:lang w:eastAsia="it-IT"/>
    </w:rPr>
  </w:style>
  <w:style w:type="paragraph" w:styleId="ListParagraph">
    <w:name w:val="List Paragraph"/>
    <w:basedOn w:val="Normal"/>
    <w:uiPriority w:val="99"/>
    <w:qFormat/>
    <w:rsid w:val="00C206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3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1088</Words>
  <Characters>6205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</dc:title>
  <dc:subject/>
  <dc:creator>D'Amico Davide</dc:creator>
  <cp:keywords/>
  <dc:description/>
  <cp:lastModifiedBy>Antonella</cp:lastModifiedBy>
  <cp:revision>2</cp:revision>
  <cp:lastPrinted>2014-11-27T14:12:00Z</cp:lastPrinted>
  <dcterms:created xsi:type="dcterms:W3CDTF">2014-12-04T16:46:00Z</dcterms:created>
  <dcterms:modified xsi:type="dcterms:W3CDTF">2014-12-04T16:46:00Z</dcterms:modified>
</cp:coreProperties>
</file>